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CBAD8" w14:textId="24C5210F" w:rsidR="00B34D28" w:rsidRDefault="00D2303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C9731B">
        <w:rPr>
          <w:rFonts w:cs="Arial"/>
          <w:b/>
          <w:sz w:val="24"/>
          <w:szCs w:val="24"/>
        </w:rPr>
        <w:t>98</w:t>
      </w:r>
      <w:r>
        <w:rPr>
          <w:b/>
          <w:i/>
          <w:sz w:val="28"/>
        </w:rPr>
        <w:tab/>
        <w:t>R5-</w:t>
      </w:r>
      <w:r w:rsidR="00B172F9">
        <w:rPr>
          <w:b/>
          <w:i/>
          <w:sz w:val="28"/>
        </w:rPr>
        <w:t>231230</w:t>
      </w:r>
    </w:p>
    <w:p w14:paraId="4518CE34" w14:textId="71867F89" w:rsidR="00B34D28" w:rsidRDefault="0092193F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b/>
          <w:noProof/>
          <w:sz w:val="24"/>
          <w:lang w:eastAsia="ja-JP"/>
        </w:rPr>
        <w:t>Athens</w:t>
      </w:r>
      <w:r w:rsidRPr="00725800">
        <w:rPr>
          <w:b/>
          <w:noProof/>
          <w:sz w:val="24"/>
          <w:lang w:eastAsia="ja-JP"/>
        </w:rPr>
        <w:t>,</w:t>
      </w:r>
      <w:r>
        <w:rPr>
          <w:b/>
          <w:noProof/>
          <w:sz w:val="24"/>
          <w:lang w:eastAsia="ja-JP"/>
        </w:rPr>
        <w:t xml:space="preserve"> February 2</w:t>
      </w:r>
      <w:r w:rsidR="003B2CF9">
        <w:rPr>
          <w:b/>
          <w:noProof/>
          <w:sz w:val="24"/>
          <w:lang w:eastAsia="ja-JP"/>
        </w:rPr>
        <w:t>7</w:t>
      </w:r>
      <w:r w:rsidRPr="00725800">
        <w:rPr>
          <w:b/>
          <w:noProof/>
          <w:sz w:val="24"/>
          <w:lang w:eastAsia="ja-JP"/>
        </w:rPr>
        <w:t xml:space="preserve"> </w:t>
      </w:r>
      <w:r w:rsidRPr="008A32D1">
        <w:rPr>
          <w:b/>
          <w:noProof/>
          <w:sz w:val="24"/>
          <w:lang w:eastAsia="ja-JP"/>
        </w:rPr>
        <w:t xml:space="preserve"> - </w:t>
      </w:r>
      <w:r>
        <w:rPr>
          <w:b/>
          <w:noProof/>
          <w:sz w:val="24"/>
          <w:lang w:eastAsia="ja-JP"/>
        </w:rPr>
        <w:t>March 3</w:t>
      </w:r>
      <w:r w:rsidRPr="008A32D1">
        <w:rPr>
          <w:b/>
          <w:noProof/>
          <w:sz w:val="24"/>
          <w:lang w:eastAsia="ja-JP"/>
        </w:rPr>
        <w:t xml:space="preserve"> 202</w:t>
      </w:r>
      <w:r>
        <w:rPr>
          <w:b/>
          <w:noProof/>
          <w:sz w:val="24"/>
          <w:lang w:eastAsia="ja-JP"/>
        </w:rPr>
        <w:t>3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B34D28" w14:paraId="45E63A37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B83A5" w14:textId="77777777" w:rsidR="00B34D28" w:rsidRDefault="00D2303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i/>
                <w:sz w:val="14"/>
                <w:lang w:val="en-US"/>
              </w:rPr>
              <w:t>3</w:t>
            </w:r>
            <w:r>
              <w:rPr>
                <w:i/>
                <w:sz w:val="14"/>
              </w:rPr>
              <w:t>.0</w:t>
            </w:r>
          </w:p>
        </w:tc>
      </w:tr>
      <w:tr w:rsidR="00B34D28" w14:paraId="35030162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31B0" w14:textId="77777777" w:rsidR="00B34D28" w:rsidRDefault="00D2303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B34D28" w14:paraId="391646E3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4F58DB47" w14:textId="77777777" w:rsidR="00B34D28" w:rsidRDefault="00B34D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1EE101FF" w14:textId="77777777" w:rsidR="00B34D28" w:rsidRDefault="00B34D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4D28" w14:paraId="4A2D568F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AA5599" w14:textId="77777777" w:rsidR="00B34D28" w:rsidRDefault="00D230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A28DF8" w14:textId="17F961AE" w:rsidR="00B34D28" w:rsidRDefault="00D2303C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C41F81">
              <w:t>NR CA_n41A-n</w:t>
            </w:r>
            <w:r w:rsidR="00240A63">
              <w:t>71</w:t>
            </w:r>
            <w:r w:rsidR="00C41F81">
              <w:t>A</w:t>
            </w:r>
            <w:r w:rsidR="00FB19CB">
              <w:t>,</w:t>
            </w:r>
            <w:r w:rsidR="00AE74E4">
              <w:t xml:space="preserve"> BCS0,</w:t>
            </w:r>
            <w:r w:rsidR="00C41F81">
              <w:t xml:space="preserve"> PC3</w:t>
            </w:r>
          </w:p>
        </w:tc>
      </w:tr>
      <w:tr w:rsidR="00B34D28" w14:paraId="63E0B381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485E8257" w14:textId="77777777" w:rsidR="00B34D28" w:rsidRDefault="00B34D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6CBB2E00" w14:textId="77777777" w:rsidR="00B34D28" w:rsidRDefault="00B34D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4D28" w14:paraId="134E50AC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533F4B" w14:textId="77777777" w:rsidR="00B34D28" w:rsidRDefault="00D230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1AAFFB83" w14:textId="6F604789" w:rsidR="00B34D28" w:rsidRDefault="004736B7">
            <w:pPr>
              <w:pStyle w:val="CRCoverPage"/>
              <w:spacing w:after="0"/>
              <w:ind w:left="100"/>
            </w:pPr>
            <w:r>
              <w:t>Ericsson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C508D34" w14:textId="77777777" w:rsidR="00B34D28" w:rsidRDefault="00B34D2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9460211" w14:textId="77777777" w:rsidR="00B34D28" w:rsidRDefault="00D2303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CA41E2" w14:textId="48C08DBD" w:rsidR="00B34D28" w:rsidRDefault="00154EFA">
            <w:pPr>
              <w:pStyle w:val="CRCoverPage"/>
              <w:spacing w:after="0"/>
              <w:ind w:left="100"/>
            </w:pPr>
            <w:r>
              <w:t>2023</w:t>
            </w:r>
            <w:r w:rsidR="002C1CBB">
              <w:t>-02-13</w:t>
            </w:r>
          </w:p>
        </w:tc>
      </w:tr>
    </w:tbl>
    <w:p w14:paraId="3E799A98" w14:textId="77777777" w:rsidR="00B34D28" w:rsidRDefault="00B34D28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B34D28" w14:paraId="7AABFDFE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A2C9754" w14:textId="77777777" w:rsidR="00B34D28" w:rsidRDefault="00B34D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BB650BF" w14:textId="77777777" w:rsidR="00B34D28" w:rsidRDefault="00B34D28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44AA6C" w14:textId="77777777" w:rsidR="00B34D28" w:rsidRDefault="00B34D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114AAE9B" w14:textId="77777777" w:rsidR="00B34D28" w:rsidRDefault="00B34D28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191AB7" w14:textId="77777777" w:rsidR="00B34D28" w:rsidRDefault="00B34D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322D757" w14:textId="77777777" w:rsidR="00B34D28" w:rsidRDefault="00B34D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34D28" w14:paraId="36332D4B" w14:textId="77777777">
        <w:tc>
          <w:tcPr>
            <w:tcW w:w="1943" w:type="dxa"/>
            <w:tcBorders>
              <w:left w:val="single" w:sz="4" w:space="0" w:color="auto"/>
            </w:tcBorders>
          </w:tcPr>
          <w:p w14:paraId="333BEDDD" w14:textId="77777777" w:rsidR="00B34D28" w:rsidRDefault="00D230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1D21030A" w14:textId="77777777" w:rsidR="00B34D28" w:rsidRDefault="00D2303C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7E629D" w14:textId="3191635A" w:rsidR="00B34D28" w:rsidRDefault="00B34D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0999DB8F" w14:textId="77777777" w:rsidR="00B34D28" w:rsidRDefault="00D230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88AB1A" w14:textId="0D9A6290" w:rsidR="00B34D28" w:rsidRDefault="002C1CBB" w:rsidP="002C1CBB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190075" w14:textId="77777777" w:rsidR="00B34D28" w:rsidRDefault="00B34D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34D28" w14:paraId="542BE8CF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645D7734" w14:textId="77777777" w:rsidR="00B34D28" w:rsidRDefault="00B34D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70B2E160" w14:textId="77777777" w:rsidR="00B34D28" w:rsidRDefault="00B34D28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7D17C3" w14:textId="77777777" w:rsidR="00B34D28" w:rsidRDefault="00B34D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6F055F4A" w14:textId="77777777" w:rsidR="00B34D28" w:rsidRDefault="00B34D28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3C2596B7" w14:textId="77777777" w:rsidR="00B34D28" w:rsidRDefault="00B34D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913B5A3" w14:textId="77777777" w:rsidR="00B34D28" w:rsidRDefault="00B34D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34D28" w14:paraId="38FAB5FB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338F28B0" w14:textId="77777777" w:rsidR="00B34D28" w:rsidRDefault="00D2303C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618B976" w14:textId="77777777" w:rsidR="00B34D28" w:rsidRDefault="00D2303C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8FAF52" w14:textId="77777777" w:rsidR="00B34D28" w:rsidRDefault="00B34D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45B342" w14:textId="77777777" w:rsidR="00B34D28" w:rsidRDefault="00B34D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34D28" w14:paraId="1E03E705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05243135" w14:textId="77777777" w:rsidR="00B34D28" w:rsidRDefault="00B34D2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58807B9E" w14:textId="77777777" w:rsidR="00B34D28" w:rsidRDefault="00D2303C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135389" w14:textId="77777777" w:rsidR="00B34D28" w:rsidRDefault="00B34D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788145" w14:textId="77777777" w:rsidR="00B34D28" w:rsidRDefault="00B34D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34D28" w14:paraId="35B19058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16C27213" w14:textId="77777777" w:rsidR="00B34D28" w:rsidRDefault="00B34D2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C9F12C7" w14:textId="77777777" w:rsidR="00B34D28" w:rsidRDefault="00D2303C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A027E5" w14:textId="77777777" w:rsidR="00B34D28" w:rsidRDefault="00B34D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276098" w14:textId="77777777" w:rsidR="00B34D28" w:rsidRDefault="00B34D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34D28" w14:paraId="14700E92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77FB53BC" w14:textId="77777777" w:rsidR="00B34D28" w:rsidRDefault="00B34D2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7FC85658" w14:textId="77777777" w:rsidR="00B34D28" w:rsidRDefault="00D2303C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A56255" w14:textId="76C3D4F9" w:rsidR="00B34D28" w:rsidRDefault="002C1CBB" w:rsidP="002C1CBB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BA342A" w14:textId="77777777" w:rsidR="00B34D28" w:rsidRDefault="00B34D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34D28" w14:paraId="3CE9D152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9EBAC51" w14:textId="77777777" w:rsidR="00B34D28" w:rsidRDefault="00B34D2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13E5885" w14:textId="77777777" w:rsidR="00B34D28" w:rsidRDefault="00B34D28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5FD6CFE4" w14:textId="77777777" w:rsidR="00B34D28" w:rsidRDefault="00B34D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EF2350B" w14:textId="77777777" w:rsidR="00B34D28" w:rsidRDefault="00B34D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34D28" w14:paraId="0BA42F55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711006F6" w14:textId="77777777" w:rsidR="00B34D28" w:rsidRDefault="00D2303C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0EE7F2D9" w14:textId="77777777" w:rsidR="00B34D28" w:rsidRDefault="00B34D2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35C1C76" w14:textId="77777777" w:rsidR="00B34D28" w:rsidRDefault="00D2303C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BCCC76" w14:textId="025D7B66" w:rsidR="00B34D28" w:rsidRPr="004B6D14" w:rsidRDefault="00677662">
            <w:pPr>
              <w:pStyle w:val="CRCoverPage"/>
              <w:spacing w:after="0"/>
              <w:rPr>
                <w:b/>
                <w:caps/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n41</w:t>
            </w:r>
            <w:r w:rsidRPr="004B6D14">
              <w:rPr>
                <w:lang w:val="en-US"/>
              </w:rPr>
              <w:t>A-</w:t>
            </w:r>
            <w:r>
              <w:rPr>
                <w:lang w:eastAsia="zh-CN"/>
              </w:rPr>
              <w:t>n</w:t>
            </w:r>
            <w:r w:rsidR="00240A63">
              <w:rPr>
                <w:lang w:eastAsia="zh-CN"/>
              </w:rPr>
              <w:t>71</w:t>
            </w:r>
            <w:r w:rsidRPr="004B6D14">
              <w:rPr>
                <w:lang w:val="en-US"/>
              </w:rPr>
              <w:t>A</w:t>
            </w:r>
            <w:r w:rsidR="004B6D14" w:rsidRPr="004B6D14">
              <w:rPr>
                <w:lang w:val="en-US"/>
              </w:rPr>
              <w:t xml:space="preserve"> without </w:t>
            </w:r>
            <w:r w:rsidR="004B6D14">
              <w:rPr>
                <w:lang w:val="en-US"/>
              </w:rPr>
              <w:t xml:space="preserve">UL </w:t>
            </w:r>
            <w:r w:rsidR="004B6D14" w:rsidRPr="004B6D14">
              <w:rPr>
                <w:lang w:val="en-US"/>
              </w:rPr>
              <w:t>C</w:t>
            </w:r>
            <w:r w:rsidR="004B6D14">
              <w:rPr>
                <w:lang w:val="en-US"/>
              </w:rPr>
              <w:t>A.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FC8C6D" w14:textId="77777777" w:rsidR="00B34D28" w:rsidRDefault="00B34D28">
            <w:pPr>
              <w:pStyle w:val="CRCoverPage"/>
              <w:spacing w:after="0"/>
            </w:pPr>
          </w:p>
        </w:tc>
      </w:tr>
      <w:tr w:rsidR="00B34D28" w14:paraId="25F335FC" w14:textId="77777777">
        <w:tc>
          <w:tcPr>
            <w:tcW w:w="1943" w:type="dxa"/>
            <w:tcBorders>
              <w:left w:val="single" w:sz="4" w:space="0" w:color="auto"/>
            </w:tcBorders>
          </w:tcPr>
          <w:p w14:paraId="34B87B90" w14:textId="77777777" w:rsidR="00B34D28" w:rsidRDefault="00B34D2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2469192F" w14:textId="77777777" w:rsidR="00B34D28" w:rsidRDefault="00B34D2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6EF7D9B1" w14:textId="77777777" w:rsidR="00B34D28" w:rsidRDefault="00B34D28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674F4A" w14:textId="77777777" w:rsidR="00B34D28" w:rsidRDefault="00B34D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59AA9D" w14:textId="77777777" w:rsidR="00B34D28" w:rsidRDefault="00B34D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34D28" w14:paraId="24F2D782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7E6ABC11" w14:textId="77777777" w:rsidR="00B34D28" w:rsidRDefault="00B34D2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5FBDC8DE" w14:textId="77777777" w:rsidR="00B34D28" w:rsidRDefault="00B34D2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ECFCDAF" w14:textId="77777777" w:rsidR="00B34D28" w:rsidRDefault="00B34D28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126EAA" w14:textId="77777777" w:rsidR="00B34D28" w:rsidRDefault="00B34D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F2C6386" w14:textId="77777777" w:rsidR="00B34D28" w:rsidRDefault="00B34D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34D28" w14:paraId="623E8F3D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1342692D" w14:textId="77777777" w:rsidR="00B34D28" w:rsidRDefault="00D2303C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75C999BE" w14:textId="77777777" w:rsidR="00B34D28" w:rsidRDefault="00B34D2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521C0948" w14:textId="77777777" w:rsidR="00B34D28" w:rsidRDefault="00D2303C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9CE15B" w14:textId="77777777" w:rsidR="00B34D28" w:rsidRDefault="00D2303C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7E1D80" w14:textId="77777777" w:rsidR="00B34D28" w:rsidRDefault="00B34D28">
            <w:pPr>
              <w:pStyle w:val="CRCoverPage"/>
              <w:spacing w:after="0"/>
            </w:pPr>
          </w:p>
        </w:tc>
      </w:tr>
      <w:tr w:rsidR="00B34D28" w14:paraId="79F3E56A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50A0BE7" w14:textId="77777777" w:rsidR="00B34D28" w:rsidRDefault="00B34D2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3D77503F" w14:textId="77777777" w:rsidR="00B34D28" w:rsidRDefault="00B34D2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4E44A0" w14:textId="77777777" w:rsidR="00B34D28" w:rsidRDefault="00B34D28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AB6965" w14:textId="77777777" w:rsidR="00B34D28" w:rsidRDefault="00B34D28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7152B" w14:textId="77777777" w:rsidR="00B34D28" w:rsidRDefault="00B34D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7D054774" w14:textId="556404D2" w:rsidR="00B34D28" w:rsidRDefault="00B34D28" w:rsidP="008E2B17">
      <w:pPr>
        <w:pStyle w:val="CRCoverPage"/>
        <w:rPr>
          <w:i/>
          <w:iCs/>
          <w:color w:val="FF0000"/>
          <w:lang w:val="en-US"/>
        </w:rPr>
      </w:pPr>
    </w:p>
    <w:sectPr w:rsidR="00B34D28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C613B" w14:textId="77777777" w:rsidR="00D14915" w:rsidRDefault="00D14915">
      <w:pPr>
        <w:spacing w:after="0"/>
      </w:pPr>
      <w:r>
        <w:separator/>
      </w:r>
    </w:p>
  </w:endnote>
  <w:endnote w:type="continuationSeparator" w:id="0">
    <w:p w14:paraId="57AE7B96" w14:textId="77777777" w:rsidR="00D14915" w:rsidRDefault="00D149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1A6C5" w14:textId="77777777" w:rsidR="00B34D28" w:rsidRDefault="00D2303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0DB44" w14:textId="77777777" w:rsidR="00D14915" w:rsidRDefault="00D14915">
      <w:pPr>
        <w:spacing w:after="0"/>
      </w:pPr>
      <w:r>
        <w:separator/>
      </w:r>
    </w:p>
  </w:footnote>
  <w:footnote w:type="continuationSeparator" w:id="0">
    <w:p w14:paraId="39004ADB" w14:textId="77777777" w:rsidR="00D14915" w:rsidRDefault="00D1491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B625C" w14:textId="77777777" w:rsidR="00B34D28" w:rsidRDefault="00B34D28">
    <w:pPr>
      <w:pStyle w:val="Header"/>
    </w:pPr>
  </w:p>
  <w:p w14:paraId="5EC9449A" w14:textId="77777777" w:rsidR="00B34D28" w:rsidRDefault="00B34D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717578764">
    <w:abstractNumId w:val="3"/>
  </w:num>
  <w:num w:numId="2" w16cid:durableId="132717161">
    <w:abstractNumId w:val="5"/>
  </w:num>
  <w:num w:numId="3" w16cid:durableId="547883040">
    <w:abstractNumId w:val="1"/>
  </w:num>
  <w:num w:numId="4" w16cid:durableId="868025850">
    <w:abstractNumId w:val="4"/>
  </w:num>
  <w:num w:numId="5" w16cid:durableId="1086880840">
    <w:abstractNumId w:val="14"/>
  </w:num>
  <w:num w:numId="6" w16cid:durableId="1606182760">
    <w:abstractNumId w:val="2"/>
  </w:num>
  <w:num w:numId="7" w16cid:durableId="1284725634">
    <w:abstractNumId w:val="10"/>
  </w:num>
  <w:num w:numId="8" w16cid:durableId="1033384050">
    <w:abstractNumId w:val="7"/>
  </w:num>
  <w:num w:numId="9" w16cid:durableId="1508666730">
    <w:abstractNumId w:val="13"/>
  </w:num>
  <w:num w:numId="10" w16cid:durableId="1791701612">
    <w:abstractNumId w:val="15"/>
  </w:num>
  <w:num w:numId="11" w16cid:durableId="111898505">
    <w:abstractNumId w:val="16"/>
  </w:num>
  <w:num w:numId="12" w16cid:durableId="333343278">
    <w:abstractNumId w:val="8"/>
  </w:num>
  <w:num w:numId="13" w16cid:durableId="1251963182">
    <w:abstractNumId w:val="9"/>
  </w:num>
  <w:num w:numId="14" w16cid:durableId="693310453">
    <w:abstractNumId w:val="6"/>
  </w:num>
  <w:num w:numId="15" w16cid:durableId="539823365">
    <w:abstractNumId w:val="12"/>
  </w:num>
  <w:num w:numId="16" w16cid:durableId="767624847">
    <w:abstractNumId w:val="0"/>
  </w:num>
  <w:num w:numId="17" w16cid:durableId="8563820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1C0B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4560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45D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4EF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43B7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0A63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1BF5"/>
    <w:rsid w:val="002C1CBB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B2CF9"/>
    <w:rsid w:val="003C2DF8"/>
    <w:rsid w:val="003C3971"/>
    <w:rsid w:val="003C469B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36B7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A778B"/>
    <w:rsid w:val="004B26A8"/>
    <w:rsid w:val="004B319F"/>
    <w:rsid w:val="004B50F0"/>
    <w:rsid w:val="004B6D14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75FEA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77662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E2B17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193F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6898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E74E4"/>
    <w:rsid w:val="00AF19D5"/>
    <w:rsid w:val="00AF4B0F"/>
    <w:rsid w:val="00B003D6"/>
    <w:rsid w:val="00B03110"/>
    <w:rsid w:val="00B1010F"/>
    <w:rsid w:val="00B1364B"/>
    <w:rsid w:val="00B15449"/>
    <w:rsid w:val="00B172F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4D28"/>
    <w:rsid w:val="00B3752C"/>
    <w:rsid w:val="00B37C3A"/>
    <w:rsid w:val="00B42EFA"/>
    <w:rsid w:val="00B44392"/>
    <w:rsid w:val="00B45B1E"/>
    <w:rsid w:val="00B460E9"/>
    <w:rsid w:val="00B5105A"/>
    <w:rsid w:val="00B5405A"/>
    <w:rsid w:val="00B5787F"/>
    <w:rsid w:val="00B62601"/>
    <w:rsid w:val="00B632D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1F8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9731B"/>
    <w:rsid w:val="00CA2661"/>
    <w:rsid w:val="00CA3D0C"/>
    <w:rsid w:val="00CA45F3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4915"/>
    <w:rsid w:val="00D15DBB"/>
    <w:rsid w:val="00D16F4F"/>
    <w:rsid w:val="00D21A8C"/>
    <w:rsid w:val="00D22EC8"/>
    <w:rsid w:val="00D2303C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3665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9CB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C735B10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50102ED"/>
  <w15:docId w15:val="{4585FD2D-0C88-41A8-BC5D-65FFBC4AB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1</Pages>
  <Words>80</Words>
  <Characters>462</Characters>
  <Application>Microsoft Office Word</Application>
  <DocSecurity>0</DocSecurity>
  <Lines>3</Lines>
  <Paragraphs>1</Paragraphs>
  <ScaleCrop>false</ScaleCrop>
  <Company>ETSI</Company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Niclas Weiler</cp:lastModifiedBy>
  <cp:revision>7</cp:revision>
  <cp:lastPrinted>2020-02-05T15:54:00Z</cp:lastPrinted>
  <dcterms:created xsi:type="dcterms:W3CDTF">2023-02-17T09:55:00Z</dcterms:created>
  <dcterms:modified xsi:type="dcterms:W3CDTF">2023-03-01T10:07:00Z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